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5518B" w14:textId="786F75E6" w:rsidR="007C43FB" w:rsidRPr="001469E8" w:rsidRDefault="00C5521A" w:rsidP="007C43FB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>Anexa 1</w:t>
      </w:r>
      <w:r w:rsidR="00304CF1">
        <w:rPr>
          <w:rFonts w:ascii="Calibri" w:eastAsia="Calibri" w:hAnsi="Calibri" w:cs="Calibri"/>
          <w:b/>
          <w:lang w:eastAsia="en-US"/>
        </w:rPr>
        <w:t>3</w:t>
      </w:r>
    </w:p>
    <w:p w14:paraId="0DE62168" w14:textId="77777777" w:rsidR="007C43FB" w:rsidRPr="001469E8" w:rsidRDefault="007C43FB" w:rsidP="007C43FB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</w:p>
    <w:p w14:paraId="509C5970" w14:textId="77777777" w:rsidR="007C43FB" w:rsidRPr="001469E8" w:rsidRDefault="007C43FB" w:rsidP="007C43FB">
      <w:pPr>
        <w:spacing w:after="200" w:line="276" w:lineRule="auto"/>
        <w:jc w:val="center"/>
        <w:rPr>
          <w:rFonts w:ascii="Calibri" w:eastAsia="Calibri" w:hAnsi="Calibri" w:cs="Calibri"/>
          <w:b/>
          <w:lang w:eastAsia="en-US"/>
        </w:rPr>
      </w:pPr>
      <w:r w:rsidRPr="001469E8">
        <w:rPr>
          <w:rFonts w:ascii="Calibri" w:eastAsia="Calibri" w:hAnsi="Calibri" w:cs="Calibri"/>
          <w:b/>
          <w:lang w:eastAsia="en-US"/>
        </w:rPr>
        <w:t xml:space="preserve">DECLARAŢIE </w:t>
      </w:r>
    </w:p>
    <w:p w14:paraId="1920028B" w14:textId="77777777" w:rsidR="007C43FB" w:rsidRPr="001469E8" w:rsidRDefault="007C43FB" w:rsidP="007C43FB">
      <w:pPr>
        <w:spacing w:after="200" w:line="276" w:lineRule="auto"/>
        <w:jc w:val="center"/>
        <w:rPr>
          <w:rFonts w:ascii="Calibri" w:eastAsia="Calibri" w:hAnsi="Calibri" w:cs="Calibri"/>
          <w:b/>
          <w:lang w:eastAsia="en-US"/>
        </w:rPr>
      </w:pPr>
    </w:p>
    <w:p w14:paraId="7C0E54B3" w14:textId="77777777" w:rsidR="007C43FB" w:rsidRPr="001469E8" w:rsidRDefault="007C43FB" w:rsidP="007C43FB">
      <w:pPr>
        <w:spacing w:after="200" w:line="360" w:lineRule="auto"/>
        <w:jc w:val="center"/>
        <w:rPr>
          <w:rFonts w:ascii="Calibri" w:eastAsia="Calibri" w:hAnsi="Calibri" w:cs="Calibri"/>
          <w:lang w:eastAsia="en-US"/>
        </w:rPr>
      </w:pPr>
    </w:p>
    <w:p w14:paraId="4CD45ECC" w14:textId="77777777" w:rsidR="007C43FB" w:rsidRPr="001469E8" w:rsidRDefault="007C43FB" w:rsidP="007C43FB">
      <w:pPr>
        <w:spacing w:after="200"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469E8">
        <w:rPr>
          <w:rFonts w:ascii="Calibri" w:eastAsia="Calibri" w:hAnsi="Calibri" w:cs="Calibri"/>
          <w:lang w:eastAsia="en-US"/>
        </w:rPr>
        <w:tab/>
        <w:t>Subsemnatul ______</w:t>
      </w:r>
      <w:r w:rsidRPr="001469E8">
        <w:rPr>
          <w:rFonts w:ascii="Calibri" w:eastAsia="Calibri" w:hAnsi="Calibri" w:cs="Calibri"/>
          <w:lang w:val="en-US" w:eastAsia="en-US"/>
        </w:rPr>
        <w:t>&lt;</w:t>
      </w:r>
      <w:r w:rsidRPr="001469E8">
        <w:rPr>
          <w:rFonts w:ascii="Calibri" w:eastAsia="Calibri" w:hAnsi="Calibri" w:cs="Calibri"/>
          <w:i/>
          <w:lang w:val="en-US" w:eastAsia="en-US"/>
        </w:rPr>
        <w:t>nume si prenume</w:t>
      </w:r>
      <w:r w:rsidRPr="001469E8">
        <w:rPr>
          <w:rFonts w:ascii="Calibri" w:eastAsia="Calibri" w:hAnsi="Calibri" w:cs="Calibri"/>
          <w:lang w:val="en-US" w:eastAsia="en-US"/>
        </w:rPr>
        <w:t>&gt;</w:t>
      </w:r>
      <w:r w:rsidRPr="001469E8">
        <w:rPr>
          <w:rFonts w:ascii="Calibri" w:eastAsia="Calibri" w:hAnsi="Calibri" w:cs="Calibri"/>
          <w:lang w:eastAsia="en-US"/>
        </w:rPr>
        <w:t xml:space="preserve">, </w:t>
      </w:r>
      <w:r w:rsidRPr="001469E8">
        <w:rPr>
          <w:rFonts w:ascii="Calibri" w:eastAsia="Calibri" w:hAnsi="Calibri" w:cs="Calibri"/>
          <w:lang w:val="en-US" w:eastAsia="en-US"/>
        </w:rPr>
        <w:t xml:space="preserve">am deţinut calitatea de funcţionar public în perioada__________în </w:t>
      </w:r>
      <w:r w:rsidRPr="001469E8">
        <w:rPr>
          <w:rFonts w:ascii="Calibri" w:eastAsia="Calibri" w:hAnsi="Calibri" w:cs="Calibri"/>
          <w:lang w:eastAsia="en-US"/>
        </w:rPr>
        <w:t xml:space="preserve"> cadrul </w:t>
      </w:r>
      <w:r w:rsidRPr="001469E8">
        <w:rPr>
          <w:rFonts w:ascii="Calibri" w:eastAsia="Calibri" w:hAnsi="Calibri" w:cs="Calibri"/>
          <w:lang w:val="en-US" w:eastAsia="en-US"/>
        </w:rPr>
        <w:t>UAT_______ &lt;</w:t>
      </w:r>
      <w:r w:rsidRPr="001469E8">
        <w:rPr>
          <w:rFonts w:ascii="Calibri" w:eastAsia="Calibri" w:hAnsi="Calibri" w:cs="Calibri"/>
          <w:i/>
          <w:lang w:val="en-US" w:eastAsia="en-US"/>
        </w:rPr>
        <w:t xml:space="preserve">denumire beneficiar </w:t>
      </w:r>
      <w:r w:rsidRPr="001469E8">
        <w:rPr>
          <w:rFonts w:ascii="Calibri" w:eastAsia="Calibri" w:hAnsi="Calibri" w:cs="Calibri"/>
          <w:lang w:val="en-US" w:eastAsia="en-US"/>
        </w:rPr>
        <w:t>&gt; beneficiar al proiectului PR Centru &lt;</w:t>
      </w:r>
      <w:r w:rsidRPr="001469E8">
        <w:rPr>
          <w:rFonts w:ascii="Calibri" w:eastAsia="Calibri" w:hAnsi="Calibri" w:cs="Calibri"/>
          <w:i/>
          <w:lang w:val="en-US" w:eastAsia="en-US"/>
        </w:rPr>
        <w:t xml:space="preserve">titlu proiect </w:t>
      </w:r>
      <w:r w:rsidRPr="001469E8">
        <w:rPr>
          <w:rFonts w:ascii="Calibri" w:eastAsia="Calibri" w:hAnsi="Calibri" w:cs="Calibri"/>
          <w:lang w:val="en-US" w:eastAsia="en-US"/>
        </w:rPr>
        <w:t>&gt;, cod SMIS &lt;</w:t>
      </w:r>
      <w:r w:rsidRPr="001469E8">
        <w:rPr>
          <w:rFonts w:ascii="Calibri" w:eastAsia="Calibri" w:hAnsi="Calibri" w:cs="Calibri"/>
          <w:i/>
          <w:lang w:val="en-US" w:eastAsia="en-US"/>
        </w:rPr>
        <w:t xml:space="preserve">număr </w:t>
      </w:r>
      <w:r w:rsidRPr="001469E8">
        <w:rPr>
          <w:rFonts w:ascii="Calibri" w:eastAsia="Calibri" w:hAnsi="Calibri" w:cs="Calibri"/>
          <w:lang w:val="en-US" w:eastAsia="en-US"/>
        </w:rPr>
        <w:t>&gt; şi am exercitat atribuţiile în calitatea de  ________</w:t>
      </w:r>
      <w:r w:rsidRPr="001469E8">
        <w:rPr>
          <w:rFonts w:ascii="Calibri" w:eastAsia="Calibri" w:hAnsi="Calibri" w:cs="Calibri"/>
          <w:lang w:eastAsia="en-US"/>
        </w:rPr>
        <w:t>_</w:t>
      </w:r>
      <w:r w:rsidRPr="001469E8">
        <w:rPr>
          <w:rFonts w:ascii="Calibri" w:eastAsia="Calibri" w:hAnsi="Calibri" w:cs="Calibri"/>
          <w:lang w:val="en-US" w:eastAsia="en-US"/>
        </w:rPr>
        <w:t>&lt;</w:t>
      </w:r>
      <w:r w:rsidRPr="001469E8">
        <w:rPr>
          <w:rFonts w:ascii="Calibri" w:eastAsia="Calibri" w:hAnsi="Calibri" w:cs="Calibri"/>
          <w:i/>
          <w:lang w:val="en-US" w:eastAsia="en-US"/>
        </w:rPr>
        <w:t>membru al echipei de proiect/ manager proiect/ membru comisie de evaluare, etc.</w:t>
      </w:r>
      <w:r w:rsidRPr="001469E8">
        <w:rPr>
          <w:rFonts w:ascii="Calibri" w:eastAsia="Calibri" w:hAnsi="Calibri" w:cs="Calibri"/>
          <w:lang w:val="en-US" w:eastAsia="en-US"/>
        </w:rPr>
        <w:t>&gt; în perioada de implementare a proiectului amintit.</w:t>
      </w:r>
    </w:p>
    <w:p w14:paraId="0A45970C" w14:textId="77777777" w:rsidR="007C43FB" w:rsidRPr="001469E8" w:rsidRDefault="007C43FB" w:rsidP="007C43FB">
      <w:pPr>
        <w:spacing w:after="200"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469E8">
        <w:rPr>
          <w:rFonts w:ascii="Calibri" w:eastAsia="Calibri" w:hAnsi="Calibri" w:cs="Calibri"/>
          <w:lang w:val="en-US" w:eastAsia="en-US"/>
        </w:rPr>
        <w:tab/>
        <w:t>Declar că nu am fost şi nu sunt angajat/acţionar sau subcontractor al agenţilor economici care au încheiat contracte comerciale în cadrul proiectului PR cod SMIS &lt;</w:t>
      </w:r>
      <w:r w:rsidRPr="001469E8">
        <w:rPr>
          <w:rFonts w:ascii="Calibri" w:eastAsia="Calibri" w:hAnsi="Calibri" w:cs="Calibri"/>
          <w:i/>
          <w:lang w:val="en-US" w:eastAsia="en-US"/>
        </w:rPr>
        <w:t xml:space="preserve">număr </w:t>
      </w:r>
      <w:r w:rsidRPr="001469E8">
        <w:rPr>
          <w:rFonts w:ascii="Calibri" w:eastAsia="Calibri" w:hAnsi="Calibri" w:cs="Calibri"/>
          <w:lang w:val="en-US" w:eastAsia="en-US"/>
        </w:rPr>
        <w:t>&gt; şi nu m-am aflat şi nu mă aflu în nicio altă situaţie care ar putea genera o situaţie de conflict de interese sau o situaţie de incompatibilitate, de natura celor prevăzute în Legea nr. 161/19.04.2003</w:t>
      </w:r>
    </w:p>
    <w:p w14:paraId="2AC06028" w14:textId="1D615641" w:rsidR="007C43FB" w:rsidRPr="001469E8" w:rsidRDefault="007C43FB" w:rsidP="007C43FB">
      <w:pPr>
        <w:spacing w:after="200"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469E8">
        <w:rPr>
          <w:rFonts w:ascii="Calibri" w:eastAsia="Calibri" w:hAnsi="Calibri" w:cs="Calibri"/>
          <w:lang w:val="en-US" w:eastAsia="en-US"/>
        </w:rPr>
        <w:tab/>
        <w:t xml:space="preserve">Dau prezenta declaraţie cunoscând dispoziţiile art. </w:t>
      </w:r>
      <w:r w:rsidR="00A0196D">
        <w:rPr>
          <w:rFonts w:ascii="Calibri" w:eastAsia="Calibri" w:hAnsi="Calibri" w:cs="Calibri"/>
          <w:lang w:val="en-US" w:eastAsia="en-US"/>
        </w:rPr>
        <w:t>326</w:t>
      </w:r>
      <w:r w:rsidRPr="001469E8">
        <w:rPr>
          <w:rFonts w:ascii="Calibri" w:eastAsia="Calibri" w:hAnsi="Calibri" w:cs="Calibri"/>
          <w:lang w:val="en-US" w:eastAsia="en-US"/>
        </w:rPr>
        <w:t xml:space="preserve"> Cod Penal referitoare la infracţiunea de fals în declaraţii.</w:t>
      </w:r>
    </w:p>
    <w:p w14:paraId="3135AC3C" w14:textId="77777777" w:rsidR="007C43FB" w:rsidRPr="001469E8" w:rsidRDefault="007C43FB" w:rsidP="007C43FB">
      <w:pPr>
        <w:spacing w:after="200"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469E8">
        <w:rPr>
          <w:rFonts w:ascii="Calibri" w:eastAsia="Calibri" w:hAnsi="Calibri" w:cs="Calibri"/>
          <w:lang w:val="en-US" w:eastAsia="en-US"/>
        </w:rPr>
        <w:tab/>
        <w:t xml:space="preserve">Mă angajez să declar orice modificare apărută în legătură cu cele declarate mai sus. </w:t>
      </w:r>
    </w:p>
    <w:p w14:paraId="731D3B22" w14:textId="77777777" w:rsidR="007C43FB" w:rsidRPr="001469E8" w:rsidRDefault="007C43FB" w:rsidP="007C43FB">
      <w:pPr>
        <w:spacing w:after="200" w:line="360" w:lineRule="auto"/>
        <w:jc w:val="both"/>
        <w:rPr>
          <w:rFonts w:ascii="Calibri" w:eastAsia="Calibri" w:hAnsi="Calibri" w:cs="Calibri"/>
          <w:lang w:eastAsia="en-US"/>
        </w:rPr>
      </w:pPr>
    </w:p>
    <w:p w14:paraId="4372702D" w14:textId="77777777" w:rsidR="007C43FB" w:rsidRPr="001469E8" w:rsidRDefault="007C43FB" w:rsidP="007C43FB">
      <w:pPr>
        <w:spacing w:after="200" w:line="360" w:lineRule="auto"/>
        <w:jc w:val="both"/>
        <w:rPr>
          <w:rFonts w:ascii="Calibri" w:eastAsia="Calibri" w:hAnsi="Calibri" w:cs="Calibri"/>
          <w:lang w:eastAsia="en-US"/>
        </w:rPr>
      </w:pPr>
      <w:r w:rsidRPr="001469E8">
        <w:rPr>
          <w:rFonts w:ascii="Calibri" w:eastAsia="Calibri" w:hAnsi="Calibri" w:cs="Calibri"/>
          <w:lang w:eastAsia="en-US"/>
        </w:rPr>
        <w:t>Data</w:t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eastAsia="en-US"/>
        </w:rPr>
        <w:tab/>
        <w:t>Nume Prenume</w:t>
      </w:r>
    </w:p>
    <w:p w14:paraId="18464CAF" w14:textId="77777777" w:rsidR="007C43FB" w:rsidRPr="001469E8" w:rsidRDefault="007C43FB" w:rsidP="007C43FB">
      <w:pPr>
        <w:tabs>
          <w:tab w:val="center" w:pos="8080"/>
        </w:tabs>
        <w:spacing w:after="200"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469E8">
        <w:rPr>
          <w:rFonts w:ascii="Calibri" w:eastAsia="Calibri" w:hAnsi="Calibri" w:cs="Calibri"/>
          <w:lang w:eastAsia="en-US"/>
        </w:rPr>
        <w:tab/>
      </w:r>
      <w:r w:rsidRPr="001469E8">
        <w:rPr>
          <w:rFonts w:ascii="Calibri" w:eastAsia="Calibri" w:hAnsi="Calibri" w:cs="Calibri"/>
          <w:lang w:val="en-US" w:eastAsia="en-US"/>
        </w:rPr>
        <w:t>[</w:t>
      </w:r>
      <w:r w:rsidRPr="001469E8">
        <w:rPr>
          <w:rFonts w:ascii="Calibri" w:eastAsia="Calibri" w:hAnsi="Calibri" w:cs="Calibri"/>
          <w:i/>
          <w:lang w:val="en-US" w:eastAsia="en-US"/>
        </w:rPr>
        <w:t>semn</w:t>
      </w:r>
      <w:r w:rsidRPr="001469E8">
        <w:rPr>
          <w:rFonts w:ascii="Calibri" w:eastAsia="Calibri" w:hAnsi="Calibri" w:cs="Calibri"/>
          <w:i/>
          <w:lang w:eastAsia="en-US"/>
        </w:rPr>
        <w:t>ătură</w:t>
      </w:r>
      <w:r w:rsidRPr="001469E8">
        <w:rPr>
          <w:rFonts w:ascii="Calibri" w:eastAsia="Calibri" w:hAnsi="Calibri" w:cs="Calibri"/>
          <w:lang w:val="en-US" w:eastAsia="en-US"/>
        </w:rPr>
        <w:t>]</w:t>
      </w:r>
    </w:p>
    <w:p w14:paraId="5BF8A359" w14:textId="77777777" w:rsidR="0009018B" w:rsidRPr="001469E8" w:rsidRDefault="0009018B" w:rsidP="00376CFE">
      <w:pPr>
        <w:rPr>
          <w:rFonts w:ascii="Calibri" w:hAnsi="Calibri" w:cs="Calibri"/>
        </w:rPr>
      </w:pPr>
    </w:p>
    <w:p w14:paraId="6C9F7C00" w14:textId="77777777" w:rsidR="0009018B" w:rsidRPr="001469E8" w:rsidRDefault="0009018B" w:rsidP="00376CFE">
      <w:pPr>
        <w:rPr>
          <w:rFonts w:ascii="Calibri" w:hAnsi="Calibri" w:cs="Calibri"/>
        </w:rPr>
      </w:pPr>
    </w:p>
    <w:p w14:paraId="3D64F0B4" w14:textId="77777777" w:rsidR="0009018B" w:rsidRPr="001469E8" w:rsidRDefault="0009018B" w:rsidP="00376CFE">
      <w:pPr>
        <w:rPr>
          <w:rFonts w:ascii="Calibri" w:hAnsi="Calibri" w:cs="Calibri"/>
        </w:rPr>
      </w:pPr>
    </w:p>
    <w:p w14:paraId="64730806" w14:textId="77777777" w:rsidR="0009018B" w:rsidRPr="001469E8" w:rsidRDefault="0009018B" w:rsidP="00376CFE">
      <w:pPr>
        <w:rPr>
          <w:rFonts w:ascii="Calibri" w:hAnsi="Calibri" w:cs="Calibri"/>
        </w:rPr>
      </w:pPr>
    </w:p>
    <w:p w14:paraId="2C07B7D5" w14:textId="77777777" w:rsidR="0009018B" w:rsidRPr="001469E8" w:rsidRDefault="0009018B" w:rsidP="00376CFE">
      <w:pPr>
        <w:rPr>
          <w:rFonts w:ascii="Calibri" w:hAnsi="Calibri" w:cs="Calibri"/>
        </w:rPr>
      </w:pPr>
    </w:p>
    <w:p w14:paraId="3F241E33" w14:textId="77777777" w:rsidR="0009018B" w:rsidRPr="001469E8" w:rsidRDefault="0009018B" w:rsidP="00376CFE">
      <w:pPr>
        <w:rPr>
          <w:rFonts w:ascii="Calibri" w:hAnsi="Calibri" w:cs="Calibri"/>
        </w:rPr>
      </w:pPr>
    </w:p>
    <w:p w14:paraId="67A770BA" w14:textId="77777777" w:rsidR="0009018B" w:rsidRPr="001469E8" w:rsidRDefault="0009018B" w:rsidP="00376CFE">
      <w:pPr>
        <w:rPr>
          <w:rFonts w:ascii="Calibri" w:hAnsi="Calibri" w:cs="Calibri"/>
        </w:rPr>
      </w:pPr>
    </w:p>
    <w:p w14:paraId="1D9C867C" w14:textId="77777777" w:rsidR="0009018B" w:rsidRPr="001469E8" w:rsidRDefault="0009018B" w:rsidP="00376CFE">
      <w:pPr>
        <w:rPr>
          <w:rFonts w:ascii="Calibri" w:hAnsi="Calibri" w:cs="Calibri"/>
        </w:rPr>
      </w:pPr>
    </w:p>
    <w:p w14:paraId="18E000A4" w14:textId="77777777" w:rsidR="0009018B" w:rsidRPr="001469E8" w:rsidRDefault="0009018B" w:rsidP="00376CFE">
      <w:pPr>
        <w:rPr>
          <w:rFonts w:ascii="Calibri" w:hAnsi="Calibri" w:cs="Calibri"/>
        </w:rPr>
      </w:pPr>
    </w:p>
    <w:sectPr w:rsidR="0009018B" w:rsidRPr="001469E8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E5BAF" w14:textId="77777777" w:rsidR="001469E8" w:rsidRDefault="001469E8">
      <w:r>
        <w:separator/>
      </w:r>
    </w:p>
  </w:endnote>
  <w:endnote w:type="continuationSeparator" w:id="0">
    <w:p w14:paraId="71B18BA8" w14:textId="77777777" w:rsidR="001469E8" w:rsidRDefault="0014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FFCA" w14:textId="3376DCB1" w:rsidR="00F12E7F" w:rsidRDefault="00C52515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AA850FE" wp14:editId="1FCDC121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637F458" wp14:editId="2C41182E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DFAC6B" w14:textId="41285100" w:rsidR="002B3BB9" w:rsidRDefault="00C52515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A5A62B" wp14:editId="452F42F3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864594292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190241139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23112215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66ED17" w14:textId="77777777"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14:paraId="64A22966" w14:textId="77777777"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A5A62B"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ZiI3m&#10;dojtk6usFZq+N6fBvXF+uv5uiI+9Gy63HTop5c+bqBR6viWp1e8ZL7Un5FeiELLqcmXotbaO6OoE&#10;RyAAaPwcycrS5MfzbLDh1t8Vq90gt0s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CZiI3mdojtOrrBV6zjenwb1w/rr+b3sfejZtbjp0U8ufN1Ao9XxDU6yf1t/J+&#10;ZXohBy6jJm99bo7o6gRXMAAAAFx4OZNtTkx7++rv/BL4dbbJavfANE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W63jOn0+9cc87k7o6o+9HzazHj6K+VbzdQKLV&#10;8R1GsmecvMU+ZXohBy6jJmnyrbR3R1AiOQAAAAAAAncHyc3xLF3W8mXbR25Oor5+gGsWo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IWu4np9HExaeXk+ZXr+/ucc2px4&#10;eiZ3t3QCg1vFNRrN6zbkY/mV/PvQM2qyZujfk17oBBcQAAAAAAAAAHTT35vUY7/NtEvWOeTkrPdI&#10;NrE7xE965jpgH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Bx1Oqw6WnK&#10;zZIr3R2z6IeMmWmKu97RAKDXcbzZ96YP1WPv+VPsQc2tvfeMfk1/EFWig+AAAAAAAAAAAAANnocn&#10;O6PDfvrC4wW5WGlu+Ad3s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8tatK&#10;za0xWsdczPU+TMRG8ztAKbXcdrXfHpI5U/vJ6vuRM+uiN64umfnSCiy5cma83y3m9p7ZlBte17cq&#10;0zM+cHh8AAAAAAAAAAAAAAAGp4Fk5fDqx21mYWehtytPEd07AsU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HX8VwaLev7TL8yJ6vTPY4Z9VTD0e+t3QDO63X59bffJbavZSOqF&#10;fmz3zT5U9HZEdQIrmAAAAAAAAAAAAAAAAAAvvBrJ5ObH54sncOt0Xr94LxN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M2bHgxzky2itY65l5vetKza07RAKDX8cyZd8el3x0+d8qf&#10;Yg59ba+9cXkx39sgqJmZneZ3lE6wfAAAAAAAAAAAAAAAAAAAAWng/k5GvmvZespOgttn274Bpl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Cu4hxfDpN6U2yZe6OqPSj6jV0xeTXyr93&#10;cDO6rV5tXk5ea2/dEdUK/LlvltvefuBweAAAAAAAAAAAAAAAAAAAAAAErhuTmtfhtv8AK2dNNbk5&#10;6T5wbBb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GXLTDjnJktFax1zL5a1aVm1p2i&#10;O0FBxHjd82+PS70p227Z9iBqNbN/Jxb1r39sgqEQHwAAAAAAAAAAAAAAAAAAAAAAAHqluRetu6dy&#10;J2tE9wNtjtF8dbR2xErqs71ie+Aen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RNdxHDo&#10;q+XPKyT1Ujrn2OWfUUwx09NuyIBmdbrs2tycrLbasdVI6oVubPfNbe09HZHZAIzmAAAAAAAAAAAA&#10;AAAAAAAAAAAAAAANfwrJznDsM9sV2W2ltytPSfNsCW6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TMRG89EAKbiPG60icWknlW6pv2R6EPUa2K71xdM/OBQXvbJabXtNrT1zM7zKBMzad7TMzPbI&#10;PIAAAAAAAAAAAAAAAAAAAAAAAAAAAADS+DuTlaK1PmWWPD7b4ZjukFql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Dnnz49PjnJlvFax2y83vXHXlXmIgGb4lxfJq98eLfHh7u23pV2o1dsu9a+TT1&#10;grUcAAAAAAAAAAAAAAAAAAAAAAAAAAAAAAAXXg3k2y5sffETCZw63lXr5twaB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RNfxDDoaeXPKyTHk0jrn2OWfUUwx09Np6oBmNZrM2sy8vLPV1VjqhWZs&#10;181uVefRHcCO8AAAAAAAAAAAAAAAAAAAAAAAAAAAAAAAAAsOB5Ob4lSN/fxNXfRW5Oojz9ANUt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GZ4/immv5XTtesTCt19Zrn37JgFWjAAAAAAAAAAAAAAA&#10;AAAAAAAAAAAAAAAAAAAO2jvzerxX7rQ9YbcnLSe6QbSJ3jdc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">
                <v:imagedata r:id="rId4" o:title="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" filled="f" stroked="f">
                <v:textbox>
                  <w:txbxContent>
                    <w:p w14:paraId="0166ED17" w14:textId="77777777"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14:paraId="64A22966" w14:textId="77777777"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47D10" wp14:editId="361ACA40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101274471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DBE1D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6740FFC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D95FB6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E47D10"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B7n1Xi4QAAAAoBAAAPAAAAZHJzL2Rv&#10;d25yZXYueG1sTI/LTsMwEEX3SPyDNUjsqNM0fYU4FaqoBF1BWhBLNx6SiHgcxW4T/p5hBcvRPbr3&#10;TLYZbSsu2PvGkYLpJAKBVDrTUKXgeNjdrUD4oMno1hEq+EYPm/z6KtOpcQO94qUIleAS8qlWUIfQ&#10;pVL6skar/cR1SJx9ut7qwGdfSdPrgcttK+MoWkirG+KFWne4rbH8Ks5WwX45fX7yWMiXD98P3fx9&#10;t20e35S6vRkf7kEEHMMfDL/6rA45O53cmYwXrYL5LFoyqiCZxSAYWC/iNYgTk0myApln8v8L+Q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e59V4uEAAAAKAQAADwAAAAAAAAAAAAAA&#10;AABQBAAAZHJzL2Rvd25yZXYueG1sUEsFBgAAAAAEAAQA8wAAAF4FAAAAAA==&#10;" stroked="f">
              <v:stroke dashstyle="1 1" endcap="round"/>
              <v:textbox>
                <w:txbxContent>
                  <w:p w14:paraId="78DBE1D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6740FFC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D95FB6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7BD99" w14:textId="3A7DB17E" w:rsidR="00072DDE" w:rsidRDefault="00C52515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A553942" wp14:editId="78FA6EE8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828194" wp14:editId="4B4B8528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B1D41F" wp14:editId="497B7C49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43420677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99B039" w14:textId="77777777"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14:paraId="210A2CC3" w14:textId="77777777"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-mail: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E63F535" w14:textId="77777777"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1D41F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" stroked="f">
              <v:stroke dashstyle="1 1" endcap="round"/>
              <v:textbox>
                <w:txbxContent>
                  <w:p w14:paraId="1699B039" w14:textId="77777777"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14:paraId="210A2CC3" w14:textId="77777777"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-mail: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14:paraId="1E63F535" w14:textId="77777777"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8237C6E" wp14:editId="21554F81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123533113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03546590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39669863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87E6AA" w14:textId="77777777"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79A8F02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237C6E"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YiN5naI7ZOrrBWavjenwb1xfrr+boiPvRsutx06KeXPm6gUer4lqdXvGS+1J+RXohCy6nJl&#10;6LW2jujqBEcgAGj8HMnK0uTH82yw4dbfFavdILdL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mYiN5naI7Tq6wVes43p8G9cP66/m97H3o2bW46dFPLnzdQKPV8Q&#10;1Osn9bfyfmV6IQcuoyZvfW6O6OoEVzAAAABceDmTbU5Me/vq7/wS+HW2yWr3wDR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ut4zp9PvXHPO5O6OqPvR82sx4+i&#10;vlW83UCi1fEdRrJnnLzFPmV6IQcuoyZp8q20d0dQIjkAAAAAAAJ3B8nN8Sxd1vJl20duTqK+foBr&#10;F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FruJ6fRxMWnl5PmV6&#10;/v7nHNqceHomd7d0AoNbxTUazes25GP5lfz70DNqsmbo35Ne6AQXEAAAAAAAAAB009+b1GO/zbRL&#10;1jnk5Kz3SDaxO8RPeuY6YB9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dTqsOlpys2SK90ds+iHjJlpirve0QCg13G82femD9Vj7/lT7EHNrb33jH5NfxBVooPgAAAAAAAA&#10;AAAADZ6HJzujw376wuMFuVhpbvgHd7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fLWrSs2tMVrHXMz1PkzERvM7QCm13Ha13x6SOVP7yer7kTProjeuLpn50gosuXJmvN8t5vae&#10;2ZQbXte3KtMzPnB4fAAAAAAAAAAAAAAABqeBZOXw6sdtZmFnobcrTxHdOwLF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B1/FcGi3r+0y/Mier0z2OGfVUw9Hvrd0Azut1+fW33&#10;yW2r2UjqhX5s980+VPR2RHUCK5gAAAAAAAAAAAAAAAAAL7wayeTmx+eLJ3DrdF6/eC8T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HjNmx4Mc5MtorWOuZeb3rSs2tO0QCg1/HMmXfH&#10;pd8dPnfKn2IOfW2vvXF5Md/bIKiZmZ3md5ROsHwAAAAAAAAAAAAAAAAAAAFp4P5ORr5r2XrKToLb&#10;Z9u+AaZZ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ruIcXw6TelNsmXujqj0o+o1&#10;dMXk18q/d3Azuq1ebV5OXmtv3RHVCvy5b5bb3n7gcHgAAAAAAAAAAAAAAAAAAAAABK4bk5rX4bb/&#10;ACtnTTW5Oek+cGwW4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xly0w45yZLRWsdcy+&#10;WtWlZtadojtBQcR43fNvj0u9Kdtu2fYgajWzfycW9a9/bIKhEB8AAAAAAAAAAAAAAAAAAAAAAAB6&#10;pbkXrbuncidrRPcDbY7RfHW0dsRK6rO9YnvgHp9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ETXcRw6Kvlzysk9VI659jln1FMMdPTbsiAZnW67NrcnKy22rHVSOqFbmz3zW3tPR2R2QCM5gAA&#10;AAAAAAAAAAAAAAAAAAAAAAAADX8Kyc5w7DPbFdltpbcrT0nzbAluo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EzERvPRACm4jxutInFpJ5Vuqb9kehD1Gtiu9cXTPzgUF72yWm17Ta09czO8ygTM&#10;2ne0zMz2yDyAAAAAAAAAAAAAAAAAAAAAAAAAAAAA0vg7k5WitT5lljw+2+GY7pBap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558+PT45yZbxWsdsvN71x15V5iIBm+JcXyavfHi3x4e7tt6VdqN&#10;XbLvWvk09YK1HAAAAAAAAAAAAAAAAAAAAAAAAAAAAAAAF14N5NsubH3xEwmcOt5V6+bcGgT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">
                <v:imagedata r:id="rId6" o:title="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" filled="f" stroked="f">
                <v:textbox>
                  <w:txbxContent>
                    <w:p w14:paraId="7587E6AA" w14:textId="77777777"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79A8F02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E152" w14:textId="77777777" w:rsidR="001469E8" w:rsidRDefault="001469E8">
      <w:r>
        <w:separator/>
      </w:r>
    </w:p>
  </w:footnote>
  <w:footnote w:type="continuationSeparator" w:id="0">
    <w:p w14:paraId="2DEE0EE9" w14:textId="77777777" w:rsidR="001469E8" w:rsidRDefault="00146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8E1CA" w14:textId="07154479" w:rsidR="002B3BB9" w:rsidRPr="00851382" w:rsidRDefault="00C52515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092AD133" wp14:editId="2ED045DF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4653767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31216270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979A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D6BDE0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405334271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2AD133"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" filled="f" stroked="f">
                <v:textbox inset="2mm,0,7mm,0">
                  <w:txbxContent>
                    <w:p w14:paraId="346979A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D6BDE0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B5864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B5864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C272" w14:textId="129BFC76" w:rsidR="002B3BB9" w:rsidRDefault="00C52515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49EA68E" wp14:editId="7C0CD03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756863F5" wp14:editId="7C874C3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0CFAE0E" wp14:editId="0C68E4D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015234">
    <w:abstractNumId w:val="1"/>
  </w:num>
  <w:num w:numId="2" w16cid:durableId="171943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81BE3"/>
    <w:rsid w:val="0009018B"/>
    <w:rsid w:val="00094830"/>
    <w:rsid w:val="000C2AAE"/>
    <w:rsid w:val="001175F2"/>
    <w:rsid w:val="001336FA"/>
    <w:rsid w:val="001357F6"/>
    <w:rsid w:val="00144BFD"/>
    <w:rsid w:val="001469E8"/>
    <w:rsid w:val="002B3BB9"/>
    <w:rsid w:val="002E07E9"/>
    <w:rsid w:val="002F1246"/>
    <w:rsid w:val="00304CF1"/>
    <w:rsid w:val="00351F71"/>
    <w:rsid w:val="00376CFE"/>
    <w:rsid w:val="003E2E03"/>
    <w:rsid w:val="00474F02"/>
    <w:rsid w:val="00523BEA"/>
    <w:rsid w:val="005A6B00"/>
    <w:rsid w:val="005A7D43"/>
    <w:rsid w:val="005C21C9"/>
    <w:rsid w:val="005C7AFF"/>
    <w:rsid w:val="00643AC4"/>
    <w:rsid w:val="006B5864"/>
    <w:rsid w:val="006B79B9"/>
    <w:rsid w:val="007209E0"/>
    <w:rsid w:val="00754551"/>
    <w:rsid w:val="00756E90"/>
    <w:rsid w:val="007A69A6"/>
    <w:rsid w:val="007C403D"/>
    <w:rsid w:val="007C43FB"/>
    <w:rsid w:val="00851382"/>
    <w:rsid w:val="0088290B"/>
    <w:rsid w:val="008C26CE"/>
    <w:rsid w:val="008E7688"/>
    <w:rsid w:val="00936CF8"/>
    <w:rsid w:val="0095716B"/>
    <w:rsid w:val="009A5029"/>
    <w:rsid w:val="009F711B"/>
    <w:rsid w:val="00A0196D"/>
    <w:rsid w:val="00AE0A0F"/>
    <w:rsid w:val="00AE4990"/>
    <w:rsid w:val="00B15233"/>
    <w:rsid w:val="00BD3175"/>
    <w:rsid w:val="00C05C7A"/>
    <w:rsid w:val="00C459C0"/>
    <w:rsid w:val="00C52515"/>
    <w:rsid w:val="00C5521A"/>
    <w:rsid w:val="00C82AD1"/>
    <w:rsid w:val="00C916A3"/>
    <w:rsid w:val="00CC6C98"/>
    <w:rsid w:val="00D22014"/>
    <w:rsid w:val="00D94812"/>
    <w:rsid w:val="00DD113C"/>
    <w:rsid w:val="00E22327"/>
    <w:rsid w:val="00E753B1"/>
    <w:rsid w:val="00EF6CD7"/>
    <w:rsid w:val="00F12E7F"/>
    <w:rsid w:val="00FA2F4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50EFB4A"/>
  <w15:chartTrackingRefBased/>
  <w15:docId w15:val="{05DB44E8-0681-4662-9C51-172833A2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FB27C-A639-47E1-BAB5-06AA40F36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154</Words>
  <Characters>903</Characters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1055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2022-03-29T08:07:00Z</cp:lastPrinted>
  <dcterms:created xsi:type="dcterms:W3CDTF">2024-05-11T05:46:00Z</dcterms:created>
  <dcterms:modified xsi:type="dcterms:W3CDTF">2026-02-24T11:32:00Z</dcterms:modified>
</cp:coreProperties>
</file>